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7D48FF08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[ramme]avtale</w:t>
      </w:r>
      <w:r w:rsidR="00FF28C1" w:rsidRPr="00A4355A">
        <w:rPr>
          <w:b/>
          <w:bCs/>
          <w:color w:val="F9C66B" w:themeColor="accent6"/>
          <w:sz w:val="28"/>
        </w:rPr>
        <w:t xml:space="preserve"> for</w:t>
      </w:r>
      <w:r w:rsidR="488D4BDF" w:rsidRPr="00A4355A">
        <w:rPr>
          <w:b/>
          <w:bCs/>
          <w:color w:val="F9C66B" w:themeColor="accent6"/>
          <w:sz w:val="28"/>
        </w:rPr>
        <w:t xml:space="preserve"> [xxx]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>. [xx/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xxxx</w:t>
      </w:r>
      <w:proofErr w:type="spellEnd"/>
      <w:r w:rsidR="00FF28C1" w:rsidRPr="00A4355A">
        <w:rPr>
          <w:b/>
          <w:bCs/>
          <w:color w:val="F9C66B" w:themeColor="accent6"/>
          <w:sz w:val="28"/>
        </w:rPr>
        <w:t>]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710930B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</w:t>
            </w:r>
            <w:r w:rsidR="005B5882" w:rsidRPr="45076EC7">
              <w:rPr>
                <w:i/>
                <w:iCs/>
                <w:color w:val="0070C0"/>
              </w:rPr>
              <w:t>er</w:t>
            </w:r>
            <w:r w:rsidRPr="45076EC7">
              <w:rPr>
                <w:i/>
                <w:iCs/>
                <w:color w:val="0070C0"/>
              </w:rPr>
              <w:t xml:space="preserve"> hvis flere krav til dette]</w:t>
            </w:r>
            <w:r w:rsidRPr="45076EC7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079C94E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35025598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5B094" w14:textId="77777777" w:rsidR="00242F82" w:rsidRDefault="00242F82" w:rsidP="005D093C">
      <w:pPr>
        <w:spacing w:after="0" w:line="240" w:lineRule="auto"/>
      </w:pPr>
      <w:r>
        <w:separator/>
      </w:r>
    </w:p>
  </w:endnote>
  <w:endnote w:type="continuationSeparator" w:id="0">
    <w:p w14:paraId="113C67BE" w14:textId="77777777" w:rsidR="00242F82" w:rsidRDefault="00242F82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97FA92EE-1394-47E4-BF88-D53C081EF679}"/>
    <w:embedBold r:id="rId2" w:fontKey="{EC4548B9-37AE-4CF2-8BA1-0D937C865575}"/>
    <w:embedItalic r:id="rId3" w:fontKey="{AA5D4AB6-A008-4B64-B631-EA84D3B886B5}"/>
    <w:embedBoldItalic r:id="rId4" w:fontKey="{DD1CFCAB-6304-4E0C-9D0D-D44AA26123C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2B41561-A5C0-4A91-A2E9-6AA778D473F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2C2CF245-EF67-4AC6-BACB-5E3966E6F1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D44AF2" w14:textId="77777777" w:rsidR="00242F82" w:rsidRDefault="00242F82" w:rsidP="005D093C">
      <w:pPr>
        <w:spacing w:after="0" w:line="240" w:lineRule="auto"/>
      </w:pPr>
      <w:r>
        <w:separator/>
      </w:r>
    </w:p>
  </w:footnote>
  <w:footnote w:type="continuationSeparator" w:id="0">
    <w:p w14:paraId="644BAD84" w14:textId="77777777" w:rsidR="00242F82" w:rsidRDefault="00242F82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85613974">
    <w:abstractNumId w:val="0"/>
  </w:num>
  <w:num w:numId="2" w16cid:durableId="1057581644">
    <w:abstractNumId w:val="1"/>
  </w:num>
  <w:num w:numId="3" w16cid:durableId="955642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77C30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A41EA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6919a953-0d6b-48d4-b0a1-4493728ec651" xsi:nil="true"/>
    <lcf76f155ced4ddcb4097134ff3c332f xmlns="ea0323c9-a66a-4fd3-b4ea-225d3bf195c3">
      <Terms xmlns="http://schemas.microsoft.com/office/infopath/2007/PartnerControls"/>
    </lcf76f155ced4ddcb4097134ff3c332f>
  </documentManagement>
</p:properties>
</file>

<file path=customXml/item5.xml><?xml version="1.0" encoding="utf-8"?>
<root>
</root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80EF23A7-C8FC-4E1F-9AA2-7C69E363AB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ea0323c9-a66a-4fd3-b4ea-225d3bf195c3"/>
    <ds:schemaRef ds:uri="6919a953-0d6b-48d4-b0a1-4493728ec6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6919a953-0d6b-48d4-b0a1-4493728ec651"/>
    <ds:schemaRef ds:uri="ea0323c9-a66a-4fd3-b4ea-225d3bf195c3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customXml/itemProps6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</TotalTime>
  <Pages>1</Pages>
  <Words>221</Words>
  <Characters>1172</Characters>
  <Application>Microsoft Office Word</Application>
  <DocSecurity>0</DocSecurity>
  <Lines>9</Lines>
  <Paragraphs>2</Paragraphs>
  <ScaleCrop>false</ScaleCrop>
  <Company>Oslo kommune</Company>
  <LinksUpToDate>false</LinksUpToDate>
  <CharactersWithSpaces>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Cathrine Flaglien</cp:lastModifiedBy>
  <cp:revision>2</cp:revision>
  <dcterms:created xsi:type="dcterms:W3CDTF">2026-05-04T07:44:00Z</dcterms:created>
  <dcterms:modified xsi:type="dcterms:W3CDTF">2026-05-04T07:44:00Z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0x01010016F48F0717DDBC43A26F9C4EC94D925E0095D33E532A29134384B0DFABF6DB6B78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